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4E0F29" w14:textId="77777777" w:rsidR="0068189B" w:rsidRDefault="0068189B" w:rsidP="006818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DABERHAM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fl.1429)</w:t>
      </w:r>
    </w:p>
    <w:p w14:paraId="2CA886CA" w14:textId="77777777" w:rsidR="0068189B" w:rsidRDefault="0068189B" w:rsidP="006818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5847C6A1" w14:textId="77777777" w:rsidR="0068189B" w:rsidRDefault="0068189B" w:rsidP="0068189B">
      <w:pPr>
        <w:pStyle w:val="NoSpacing"/>
        <w:rPr>
          <w:rFonts w:cs="Times New Roman"/>
          <w:szCs w:val="24"/>
        </w:rPr>
      </w:pPr>
    </w:p>
    <w:p w14:paraId="549BE0C2" w14:textId="77777777" w:rsidR="0068189B" w:rsidRDefault="0068189B" w:rsidP="0068189B">
      <w:pPr>
        <w:pStyle w:val="NoSpacing"/>
        <w:rPr>
          <w:rFonts w:cs="Times New Roman"/>
          <w:szCs w:val="24"/>
        </w:rPr>
      </w:pPr>
    </w:p>
    <w:p w14:paraId="7B0A5D3F" w14:textId="77777777" w:rsidR="0068189B" w:rsidRDefault="0068189B" w:rsidP="006818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1429</w:t>
      </w:r>
      <w:r>
        <w:rPr>
          <w:rFonts w:cs="Times New Roman"/>
          <w:szCs w:val="24"/>
        </w:rPr>
        <w:tab/>
        <w:t>He took on an apprentice, John Bryte(q.v.).</w:t>
      </w:r>
    </w:p>
    <w:p w14:paraId="57A833DE" w14:textId="77777777" w:rsidR="0068189B" w:rsidRDefault="0068189B" w:rsidP="006818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442C03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6ADAC0C2" w14:textId="77777777" w:rsidR="0068189B" w:rsidRDefault="0068189B" w:rsidP="0068189B">
      <w:pPr>
        <w:pStyle w:val="NoSpacing"/>
        <w:rPr>
          <w:rFonts w:cs="Times New Roman"/>
          <w:szCs w:val="24"/>
        </w:rPr>
      </w:pPr>
    </w:p>
    <w:p w14:paraId="6521CF01" w14:textId="77777777" w:rsidR="0068189B" w:rsidRDefault="0068189B" w:rsidP="0068189B">
      <w:pPr>
        <w:pStyle w:val="NoSpacing"/>
        <w:rPr>
          <w:rFonts w:cs="Times New Roman"/>
          <w:szCs w:val="24"/>
        </w:rPr>
      </w:pPr>
    </w:p>
    <w:p w14:paraId="5D0F555E" w14:textId="77777777" w:rsidR="0068189B" w:rsidRDefault="0068189B" w:rsidP="006818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June 2024</w:t>
      </w:r>
    </w:p>
    <w:p w14:paraId="6AA6F5F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1F167E" w14:textId="77777777" w:rsidR="0068189B" w:rsidRDefault="0068189B" w:rsidP="009139A6">
      <w:r>
        <w:separator/>
      </w:r>
    </w:p>
  </w:endnote>
  <w:endnote w:type="continuationSeparator" w:id="0">
    <w:p w14:paraId="6F2D980D" w14:textId="77777777" w:rsidR="0068189B" w:rsidRDefault="006818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F74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29B73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D8C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BA198B" w14:textId="77777777" w:rsidR="0068189B" w:rsidRDefault="0068189B" w:rsidP="009139A6">
      <w:r>
        <w:separator/>
      </w:r>
    </w:p>
  </w:footnote>
  <w:footnote w:type="continuationSeparator" w:id="0">
    <w:p w14:paraId="444F2552" w14:textId="77777777" w:rsidR="0068189B" w:rsidRDefault="006818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2773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7498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E897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89B"/>
    <w:rsid w:val="000666E0"/>
    <w:rsid w:val="002510B7"/>
    <w:rsid w:val="00270799"/>
    <w:rsid w:val="005C130B"/>
    <w:rsid w:val="0068189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7408C"/>
  <w15:chartTrackingRefBased/>
  <w15:docId w15:val="{19445691-A303-43B5-9D09-D0CD02209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818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2024-06-21T19:43:00Z</dcterms:created>
  <dcterms:modified xsi:type="dcterms:W3CDTF">2024-06-21T19:44:00Z</dcterms:modified>
</cp:coreProperties>
</file>